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FB7" w:rsidRPr="00C73653" w:rsidRDefault="00494FB7" w:rsidP="009B3E38">
      <w:pPr>
        <w:jc w:val="center"/>
        <w:rPr>
          <w:b/>
          <w:sz w:val="24"/>
          <w:szCs w:val="24"/>
          <w:lang w:val="ru-RU"/>
        </w:rPr>
      </w:pPr>
      <w:bookmarkStart w:id="0" w:name="_Toc202933885"/>
      <w:r w:rsidRPr="00C73653">
        <w:rPr>
          <w:b/>
          <w:sz w:val="24"/>
          <w:szCs w:val="24"/>
          <w:lang w:val="ru-RU"/>
        </w:rPr>
        <w:t>Д Е К Л А Р А Ц И Я</w:t>
      </w:r>
    </w:p>
    <w:p w:rsidR="00494FB7" w:rsidRPr="00C73653" w:rsidRDefault="00494FB7" w:rsidP="009B3E38">
      <w:pPr>
        <w:jc w:val="center"/>
        <w:rPr>
          <w:b/>
          <w:sz w:val="24"/>
          <w:szCs w:val="24"/>
          <w:lang w:val="ru-RU"/>
        </w:rPr>
      </w:pPr>
      <w:r w:rsidRPr="00C73653">
        <w:rPr>
          <w:b/>
          <w:sz w:val="24"/>
          <w:szCs w:val="24"/>
          <w:lang w:val="ru-RU"/>
        </w:rPr>
        <w:t>п</w:t>
      </w:r>
      <w:r>
        <w:rPr>
          <w:b/>
          <w:sz w:val="24"/>
          <w:szCs w:val="24"/>
          <w:lang w:val="ru-RU"/>
        </w:rPr>
        <w:t xml:space="preserve">о  чл. 47, ал. 1, т. 2 и т. 3, </w:t>
      </w:r>
      <w:r w:rsidRPr="00C73653">
        <w:rPr>
          <w:b/>
          <w:sz w:val="24"/>
          <w:szCs w:val="24"/>
          <w:lang w:val="ru-RU"/>
        </w:rPr>
        <w:t xml:space="preserve">ал. 2, т. </w:t>
      </w:r>
      <w:r w:rsidRPr="00AE667C">
        <w:rPr>
          <w:b/>
          <w:sz w:val="24"/>
          <w:szCs w:val="24"/>
          <w:lang w:val="ru-RU"/>
        </w:rPr>
        <w:t xml:space="preserve">1 </w:t>
      </w:r>
      <w:r>
        <w:rPr>
          <w:b/>
          <w:sz w:val="24"/>
          <w:szCs w:val="24"/>
          <w:lang w:val="ru-RU"/>
        </w:rPr>
        <w:t xml:space="preserve">и </w:t>
      </w:r>
      <w:r w:rsidRPr="00C73653">
        <w:rPr>
          <w:b/>
          <w:sz w:val="24"/>
          <w:szCs w:val="24"/>
          <w:lang w:val="ru-RU"/>
        </w:rPr>
        <w:t xml:space="preserve">т. 3 и </w:t>
      </w:r>
      <w:r>
        <w:rPr>
          <w:b/>
          <w:sz w:val="24"/>
          <w:szCs w:val="24"/>
          <w:lang w:val="ru-RU"/>
        </w:rPr>
        <w:t>ал.5, т.2</w:t>
      </w:r>
      <w:r w:rsidRPr="00C73653">
        <w:rPr>
          <w:b/>
          <w:sz w:val="24"/>
          <w:szCs w:val="24"/>
          <w:lang w:val="ru-RU"/>
        </w:rPr>
        <w:t xml:space="preserve"> от Закона за обществените поръчки</w:t>
      </w:r>
    </w:p>
    <w:p w:rsidR="00494FB7" w:rsidRPr="00C73653" w:rsidRDefault="00494FB7" w:rsidP="009B3E38">
      <w:pPr>
        <w:rPr>
          <w:b/>
          <w:sz w:val="24"/>
          <w:szCs w:val="24"/>
          <w:lang w:val="ru-RU" w:eastAsia="zh-CN"/>
        </w:rPr>
      </w:pPr>
    </w:p>
    <w:p w:rsidR="00494FB7" w:rsidRPr="00C73653" w:rsidRDefault="00494FB7" w:rsidP="009B3E38">
      <w:pPr>
        <w:rPr>
          <w:b/>
          <w:sz w:val="24"/>
          <w:szCs w:val="24"/>
          <w:lang w:val="ru-RU" w:eastAsia="zh-CN"/>
        </w:rPr>
      </w:pPr>
    </w:p>
    <w:p w:rsidR="00494FB7" w:rsidRPr="00C73653" w:rsidRDefault="00494FB7" w:rsidP="009B3E38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Долуподписаният/ата ................................................................................................................,</w:t>
      </w:r>
    </w:p>
    <w:p w:rsidR="00494FB7" w:rsidRPr="00C73653" w:rsidRDefault="00494FB7" w:rsidP="009B3E38">
      <w:pPr>
        <w:ind w:left="50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(трите имена)</w:t>
      </w:r>
    </w:p>
    <w:p w:rsidR="00494FB7" w:rsidRPr="00C73653" w:rsidRDefault="00494FB7" w:rsidP="009B3E38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 xml:space="preserve">в качеството си на .....................................................на ......................................................, ЕИК............................., </w:t>
      </w:r>
    </w:p>
    <w:p w:rsidR="00494FB7" w:rsidRDefault="00494FB7" w:rsidP="009B3E38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със седалище и адрес на управление ....................................................................................</w:t>
      </w:r>
    </w:p>
    <w:p w:rsidR="00494FB7" w:rsidRPr="00446AD1" w:rsidRDefault="00494FB7" w:rsidP="009B3E38">
      <w:pPr>
        <w:jc w:val="both"/>
        <w:rPr>
          <w:sz w:val="24"/>
          <w:szCs w:val="24"/>
          <w:lang w:val="ru-RU" w:eastAsia="zh-CN"/>
        </w:rPr>
      </w:pPr>
      <w:r w:rsidRPr="00446AD1">
        <w:rPr>
          <w:sz w:val="24"/>
          <w:szCs w:val="24"/>
          <w:lang w:eastAsia="zh-CN"/>
        </w:rPr>
        <w:t>ЕГН........................................., л.к. №...................................., издадена на ............................. от......................................., адрес:.............................................................,</w:t>
      </w:r>
    </w:p>
    <w:p w:rsidR="00494FB7" w:rsidRPr="00C73653" w:rsidRDefault="00494FB7" w:rsidP="009B3E38">
      <w:pPr>
        <w:jc w:val="center"/>
        <w:rPr>
          <w:b/>
          <w:sz w:val="24"/>
          <w:szCs w:val="24"/>
          <w:lang w:val="ru-RU" w:eastAsia="zh-CN"/>
        </w:rPr>
      </w:pPr>
    </w:p>
    <w:p w:rsidR="00494FB7" w:rsidRPr="00C73653" w:rsidRDefault="00494FB7" w:rsidP="009B3E38">
      <w:pPr>
        <w:jc w:val="center"/>
        <w:rPr>
          <w:b/>
          <w:sz w:val="24"/>
          <w:szCs w:val="24"/>
          <w:lang w:val="ru-RU" w:eastAsia="zh-CN"/>
        </w:rPr>
      </w:pPr>
    </w:p>
    <w:p w:rsidR="00494FB7" w:rsidRPr="00C73653" w:rsidRDefault="00494FB7" w:rsidP="009B3E38">
      <w:pPr>
        <w:jc w:val="center"/>
        <w:rPr>
          <w:b/>
          <w:sz w:val="24"/>
          <w:szCs w:val="24"/>
          <w:lang w:val="ru-RU" w:eastAsia="zh-CN"/>
        </w:rPr>
      </w:pPr>
      <w:r w:rsidRPr="00C73653">
        <w:rPr>
          <w:b/>
          <w:sz w:val="24"/>
          <w:szCs w:val="24"/>
          <w:lang w:val="ru-RU" w:eastAsia="zh-CN"/>
        </w:rPr>
        <w:t>ДЕКЛАРИРАМ:</w:t>
      </w:r>
    </w:p>
    <w:p w:rsidR="00494FB7" w:rsidRPr="00C73653" w:rsidRDefault="00494FB7" w:rsidP="009B3E38">
      <w:pPr>
        <w:jc w:val="center"/>
        <w:rPr>
          <w:sz w:val="24"/>
          <w:szCs w:val="24"/>
          <w:lang w:val="ru-RU" w:eastAsia="zh-CN"/>
        </w:rPr>
      </w:pPr>
    </w:p>
    <w:p w:rsidR="00494FB7" w:rsidRPr="00C73653" w:rsidRDefault="00494FB7" w:rsidP="009B3E38">
      <w:pPr>
        <w:ind w:left="180" w:firstLine="528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Представляваното от мен дружество:</w:t>
      </w:r>
    </w:p>
    <w:p w:rsidR="00494FB7" w:rsidRPr="00C73653" w:rsidRDefault="00494FB7" w:rsidP="009B3E38">
      <w:pPr>
        <w:ind w:left="72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 Не е обявено в несъстоятелност;</w:t>
      </w:r>
    </w:p>
    <w:p w:rsidR="00494FB7" w:rsidRPr="00C73653" w:rsidRDefault="00494FB7" w:rsidP="009B3E38">
      <w:pPr>
        <w:ind w:firstLine="708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2. Не се намира в производство по ликвидация или подобна процедура съгласно националните закони и подзаконови актове;</w:t>
      </w:r>
    </w:p>
    <w:p w:rsidR="00494FB7" w:rsidRDefault="00494FB7" w:rsidP="009B3E38">
      <w:pPr>
        <w:ind w:firstLine="708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3. Не е в открито производство по несъстоятелност и не е сключило извънсъдебно споразумение с кредиторите си по смисъла на чл.740 от Търговския закон, а в случай че дружеството е чуждестранно юридическо лице - не се намира в подобна процедура съгласно националните закони и подзаконови актове, включително дейността му не е под пазпореждане на съда или дружеството не е преустановило дейността си.</w:t>
      </w:r>
    </w:p>
    <w:p w:rsidR="00494FB7" w:rsidRDefault="00494FB7" w:rsidP="00115758">
      <w:pPr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val="ru-RU" w:eastAsia="zh-CN"/>
        </w:rPr>
        <w:tab/>
        <w:t>4.</w:t>
      </w:r>
      <w:r w:rsidRPr="005742F8">
        <w:rPr>
          <w:sz w:val="24"/>
          <w:szCs w:val="24"/>
          <w:lang w:eastAsia="zh-CN"/>
        </w:rPr>
        <w:t xml:space="preserve"> </w:t>
      </w:r>
      <w:r w:rsidRPr="00C73653">
        <w:rPr>
          <w:sz w:val="24"/>
          <w:szCs w:val="24"/>
          <w:lang w:val="ru-RU" w:eastAsia="zh-CN"/>
        </w:rPr>
        <w:t xml:space="preserve"> Няма задължения по смисъла на чл.162, ал.2, т.1 от Данъчно-осигурителния процесуален кодекс, към държавата и към общината, в която се намира седалището на дружеството, установени с влязъл в сила акт на компетентен орган </w:t>
      </w:r>
      <w:r>
        <w:rPr>
          <w:sz w:val="24"/>
          <w:szCs w:val="24"/>
          <w:lang w:val="en-US" w:eastAsia="zh-CN"/>
        </w:rPr>
        <w:t>(</w:t>
      </w:r>
      <w:r w:rsidRPr="00191581">
        <w:rPr>
          <w:i/>
          <w:sz w:val="24"/>
          <w:szCs w:val="24"/>
          <w:lang w:eastAsia="zh-CN"/>
        </w:rPr>
        <w:t>при наличие на такива задължения, когато е допуснато разсрочване или отсрочване – участникът посочва изрично това обстоятелство</w:t>
      </w:r>
      <w:r>
        <w:rPr>
          <w:sz w:val="24"/>
          <w:szCs w:val="24"/>
          <w:lang w:val="en-US" w:eastAsia="zh-CN"/>
        </w:rPr>
        <w:t>)</w:t>
      </w:r>
      <w:r>
        <w:rPr>
          <w:sz w:val="24"/>
          <w:szCs w:val="24"/>
          <w:lang w:eastAsia="zh-CN"/>
        </w:rPr>
        <w:t>, няма задължения за данъци или за вноски за социалното осигуряване съгласно законодателството на държавата, в която дружеството е установено.</w:t>
      </w:r>
      <w:r>
        <w:rPr>
          <w:sz w:val="24"/>
          <w:szCs w:val="24"/>
          <w:lang w:val="en-US" w:eastAsia="zh-CN"/>
        </w:rPr>
        <w:t xml:space="preserve"> </w:t>
      </w:r>
    </w:p>
    <w:p w:rsidR="00494FB7" w:rsidRDefault="00494FB7" w:rsidP="00820677">
      <w:pPr>
        <w:ind w:firstLine="708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val="ru-RU" w:eastAsia="zh-CN"/>
        </w:rPr>
        <w:t>5</w:t>
      </w:r>
      <w:r w:rsidRPr="00C73653">
        <w:rPr>
          <w:sz w:val="24"/>
          <w:szCs w:val="24"/>
          <w:lang w:val="ru-RU" w:eastAsia="zh-CN"/>
        </w:rPr>
        <w:t xml:space="preserve">. </w:t>
      </w:r>
      <w:r>
        <w:rPr>
          <w:sz w:val="24"/>
          <w:szCs w:val="24"/>
          <w:lang w:val="ru-RU" w:eastAsia="zh-CN"/>
        </w:rPr>
        <w:t>Не е сключил</w:t>
      </w:r>
      <w:r w:rsidRPr="00AE667C">
        <w:rPr>
          <w:sz w:val="24"/>
          <w:szCs w:val="24"/>
          <w:lang w:eastAsia="zh-CN"/>
        </w:rPr>
        <w:t xml:space="preserve"> договор с лице по </w:t>
      </w:r>
      <w:r>
        <w:rPr>
          <w:sz w:val="24"/>
          <w:szCs w:val="24"/>
          <w:lang w:eastAsia="zh-CN"/>
        </w:rPr>
        <w:t xml:space="preserve">смисъла на </w:t>
      </w:r>
      <w:r w:rsidRPr="00AE667C">
        <w:rPr>
          <w:sz w:val="24"/>
          <w:szCs w:val="24"/>
          <w:lang w:eastAsia="zh-CN"/>
        </w:rPr>
        <w:t>чл. 21 или 22 от Закона за предотвратяване и установяване на конфликт на интереси.</w:t>
      </w:r>
    </w:p>
    <w:p w:rsidR="00494FB7" w:rsidRPr="00C73653" w:rsidRDefault="00494FB7" w:rsidP="00DA4D29">
      <w:pPr>
        <w:jc w:val="both"/>
        <w:rPr>
          <w:b/>
          <w:sz w:val="24"/>
          <w:szCs w:val="24"/>
          <w:lang w:eastAsia="zh-CN"/>
        </w:rPr>
      </w:pPr>
      <w:r w:rsidRPr="00AE667C">
        <w:rPr>
          <w:sz w:val="24"/>
          <w:szCs w:val="24"/>
          <w:lang w:eastAsia="zh-CN"/>
        </w:rPr>
        <w:tab/>
      </w:r>
      <w:r w:rsidRPr="00C73653">
        <w:rPr>
          <w:b/>
          <w:sz w:val="24"/>
          <w:szCs w:val="24"/>
          <w:lang w:eastAsia="zh-CN"/>
        </w:rPr>
        <w:t xml:space="preserve">Задължавам се при промяна на посочените обстоятелства писмено да уведомя възложителя на обществена поръчка в 7-дневен срок от настъпването на съответната промяна.  </w:t>
      </w:r>
    </w:p>
    <w:p w:rsidR="00494FB7" w:rsidRPr="00C73653" w:rsidRDefault="00494FB7" w:rsidP="009B3E38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ab/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494FB7" w:rsidRPr="00C73653" w:rsidRDefault="00494FB7" w:rsidP="009B3E38">
      <w:pPr>
        <w:rPr>
          <w:sz w:val="24"/>
          <w:szCs w:val="24"/>
          <w:lang w:val="ru-RU" w:eastAsia="zh-CN"/>
        </w:rPr>
      </w:pPr>
    </w:p>
    <w:p w:rsidR="00494FB7" w:rsidRPr="00C73653" w:rsidRDefault="00494FB7" w:rsidP="009B3E38">
      <w:pPr>
        <w:tabs>
          <w:tab w:val="left" w:pos="5760"/>
        </w:tabs>
        <w:spacing w:before="12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Дата: .....................</w:t>
      </w:r>
      <w:r w:rsidRPr="00C73653">
        <w:rPr>
          <w:sz w:val="24"/>
          <w:szCs w:val="24"/>
          <w:lang w:val="ru-RU" w:eastAsia="zh-CN"/>
        </w:rPr>
        <w:tab/>
        <w:t>Декларатор: ..............................</w:t>
      </w:r>
    </w:p>
    <w:p w:rsidR="00494FB7" w:rsidRDefault="00494FB7" w:rsidP="00DA4D29">
      <w:pPr>
        <w:tabs>
          <w:tab w:val="left" w:pos="709"/>
        </w:tabs>
        <w:spacing w:before="120"/>
        <w:jc w:val="both"/>
        <w:rPr>
          <w:snapToGrid w:val="0"/>
          <w:w w:val="120"/>
          <w:kern w:val="32"/>
          <w:sz w:val="28"/>
          <w:lang w:val="ru-RU"/>
        </w:rPr>
      </w:pPr>
      <w:r w:rsidRPr="00C73653">
        <w:rPr>
          <w:sz w:val="24"/>
          <w:szCs w:val="24"/>
          <w:lang w:eastAsia="zh-CN"/>
        </w:rPr>
        <w:t>гр. ........................................</w:t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  <w:t>(подпис)</w:t>
      </w:r>
    </w:p>
    <w:p w:rsidR="00494FB7" w:rsidRDefault="00494FB7" w:rsidP="00DA4D29">
      <w:pPr>
        <w:keepNext/>
        <w:widowControl w:val="0"/>
        <w:tabs>
          <w:tab w:val="left" w:pos="240"/>
          <w:tab w:val="left" w:pos="709"/>
        </w:tabs>
        <w:snapToGrid w:val="0"/>
        <w:spacing w:after="60"/>
        <w:jc w:val="both"/>
        <w:outlineLvl w:val="0"/>
        <w:rPr>
          <w:i/>
          <w:sz w:val="18"/>
          <w:szCs w:val="18"/>
          <w:lang w:val="ru-RU" w:eastAsia="zh-CN"/>
        </w:rPr>
      </w:pPr>
      <w:r>
        <w:rPr>
          <w:i/>
          <w:sz w:val="18"/>
          <w:szCs w:val="18"/>
          <w:lang w:val="ru-RU" w:eastAsia="zh-CN"/>
        </w:rPr>
        <w:tab/>
      </w:r>
    </w:p>
    <w:p w:rsidR="00494FB7" w:rsidRPr="00DA4D29" w:rsidRDefault="00494FB7" w:rsidP="00DA4D29">
      <w:pPr>
        <w:keepNext/>
        <w:widowControl w:val="0"/>
        <w:tabs>
          <w:tab w:val="left" w:pos="240"/>
          <w:tab w:val="left" w:pos="709"/>
        </w:tabs>
        <w:snapToGrid w:val="0"/>
        <w:spacing w:after="60"/>
        <w:jc w:val="both"/>
        <w:outlineLvl w:val="0"/>
        <w:rPr>
          <w:i/>
          <w:sz w:val="16"/>
          <w:szCs w:val="16"/>
          <w:lang w:val="ru-RU" w:eastAsia="zh-CN"/>
        </w:rPr>
      </w:pPr>
      <w:r w:rsidRPr="00DA4D29">
        <w:rPr>
          <w:i/>
          <w:sz w:val="16"/>
          <w:szCs w:val="16"/>
          <w:lang w:val="ru-RU" w:eastAsia="zh-CN"/>
        </w:rPr>
        <w:t>Забележка:Декларацията е достатъчно да се подаде от едно от лицата, които могат самостоятелно да представляват участника или от упълномощено от представляващия по закон с нотариално заверено пълномощно лице.</w:t>
      </w:r>
    </w:p>
    <w:p w:rsidR="00494FB7" w:rsidRPr="000161A1" w:rsidRDefault="00494FB7" w:rsidP="009B3E38">
      <w:pPr>
        <w:keepNext/>
        <w:widowControl w:val="0"/>
        <w:tabs>
          <w:tab w:val="left" w:pos="240"/>
          <w:tab w:val="left" w:pos="709"/>
        </w:tabs>
        <w:snapToGrid w:val="0"/>
        <w:spacing w:after="60"/>
        <w:jc w:val="both"/>
        <w:outlineLvl w:val="0"/>
        <w:rPr>
          <w:i/>
          <w:lang w:val="ru-RU" w:eastAsia="zh-CN"/>
        </w:rPr>
      </w:pPr>
      <w:r>
        <w:rPr>
          <w:sz w:val="28"/>
          <w:lang w:val="ru-RU"/>
        </w:rPr>
        <w:tab/>
      </w:r>
      <w:r>
        <w:rPr>
          <w:sz w:val="28"/>
          <w:lang w:val="ru-RU"/>
        </w:rPr>
        <w:tab/>
      </w:r>
    </w:p>
    <w:bookmarkEnd w:id="0"/>
    <w:p w:rsidR="00494FB7" w:rsidRDefault="00494FB7" w:rsidP="009B3E38">
      <w:r w:rsidRPr="00C73653">
        <w:rPr>
          <w:lang w:val="ru-RU"/>
        </w:rPr>
        <w:t xml:space="preserve"> </w:t>
      </w:r>
    </w:p>
    <w:sectPr w:rsidR="00494FB7" w:rsidSect="00423D98">
      <w:headerReference w:type="default" r:id="rId6"/>
      <w:footerReference w:type="default" r:id="rId7"/>
      <w:pgSz w:w="11906" w:h="16838"/>
      <w:pgMar w:top="1258" w:right="1417" w:bottom="1417" w:left="1417" w:header="708" w:footer="2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FB7" w:rsidRDefault="00494FB7" w:rsidP="009B3E38">
      <w:r>
        <w:separator/>
      </w:r>
    </w:p>
  </w:endnote>
  <w:endnote w:type="continuationSeparator" w:id="0">
    <w:p w:rsidR="00494FB7" w:rsidRDefault="00494FB7" w:rsidP="009B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FB7" w:rsidRPr="00C628D6" w:rsidRDefault="00494FB7" w:rsidP="009B3E38">
    <w:pPr>
      <w:pStyle w:val="Heading1"/>
      <w:ind w:left="0"/>
      <w:jc w:val="center"/>
      <w:rPr>
        <w:b w:val="0"/>
        <w:sz w:val="20"/>
      </w:rPr>
    </w:pPr>
    <w:r w:rsidRPr="00C628D6">
      <w:rPr>
        <w:b w:val="0"/>
        <w:sz w:val="20"/>
      </w:rPr>
      <w:t>Указания за участие за обществена поръчка с предмет „Доставка на новопроизведен</w:t>
    </w:r>
    <w:r>
      <w:rPr>
        <w:b w:val="0"/>
        <w:sz w:val="20"/>
      </w:rPr>
      <w:t>и:</w:t>
    </w:r>
    <w:r w:rsidRPr="00C628D6">
      <w:rPr>
        <w:b w:val="0"/>
        <w:sz w:val="20"/>
      </w:rPr>
      <w:t xml:space="preserve"> автобус и </w:t>
    </w:r>
    <w:r>
      <w:rPr>
        <w:b w:val="0"/>
        <w:sz w:val="20"/>
      </w:rPr>
      <w:t xml:space="preserve">три </w:t>
    </w:r>
    <w:r w:rsidRPr="00C628D6">
      <w:rPr>
        <w:b w:val="0"/>
        <w:sz w:val="20"/>
      </w:rPr>
      <w:t>леки автомобил</w:t>
    </w:r>
    <w:r>
      <w:rPr>
        <w:b w:val="0"/>
        <w:sz w:val="20"/>
      </w:rPr>
      <w:t>а</w:t>
    </w:r>
    <w:r w:rsidRPr="00C628D6">
      <w:rPr>
        <w:b w:val="0"/>
        <w:sz w:val="20"/>
      </w:rPr>
      <w:t>”, съгласно технически спесификации.</w:t>
    </w:r>
  </w:p>
  <w:p w:rsidR="00494FB7" w:rsidRDefault="00494F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FB7" w:rsidRDefault="00494FB7" w:rsidP="009B3E38">
      <w:r>
        <w:separator/>
      </w:r>
    </w:p>
  </w:footnote>
  <w:footnote w:type="continuationSeparator" w:id="0">
    <w:p w:rsidR="00494FB7" w:rsidRDefault="00494FB7" w:rsidP="009B3E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FB7" w:rsidRPr="0010169E" w:rsidRDefault="00494FB7" w:rsidP="0010169E">
    <w:pPr>
      <w:keepNext/>
      <w:widowControl w:val="0"/>
      <w:tabs>
        <w:tab w:val="left" w:pos="709"/>
      </w:tabs>
      <w:snapToGrid w:val="0"/>
      <w:spacing w:after="60"/>
      <w:jc w:val="right"/>
      <w:outlineLvl w:val="0"/>
      <w:rPr>
        <w:bCs/>
        <w:i/>
        <w:caps/>
        <w:w w:val="120"/>
        <w:kern w:val="32"/>
        <w:lang w:val="ru-RU"/>
      </w:rPr>
    </w:pPr>
    <w:bookmarkStart w:id="1" w:name="_Toc315878462"/>
    <w:bookmarkStart w:id="2" w:name="_Toc288662141"/>
    <w:bookmarkStart w:id="3" w:name="_Toc270587020"/>
    <w:r w:rsidRPr="0010169E">
      <w:rPr>
        <w:b/>
        <w:bCs/>
        <w:i/>
        <w:caps/>
        <w:w w:val="120"/>
        <w:kern w:val="32"/>
        <w:lang w:val="ru-RU"/>
      </w:rPr>
      <w:t>ОБРАЗЕЦ № 3А</w:t>
    </w:r>
    <w:bookmarkEnd w:id="1"/>
    <w:bookmarkEnd w:id="2"/>
    <w:bookmarkEnd w:id="3"/>
  </w:p>
  <w:p w:rsidR="00494FB7" w:rsidRDefault="00494FB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3E38"/>
    <w:rsid w:val="000161A1"/>
    <w:rsid w:val="0009268A"/>
    <w:rsid w:val="000C2315"/>
    <w:rsid w:val="000D7BDE"/>
    <w:rsid w:val="000F47B1"/>
    <w:rsid w:val="0010169E"/>
    <w:rsid w:val="00115758"/>
    <w:rsid w:val="00151EEC"/>
    <w:rsid w:val="00153603"/>
    <w:rsid w:val="00191581"/>
    <w:rsid w:val="00254CB9"/>
    <w:rsid w:val="002B35B3"/>
    <w:rsid w:val="002C54F9"/>
    <w:rsid w:val="00332DD6"/>
    <w:rsid w:val="00413BA8"/>
    <w:rsid w:val="00423D98"/>
    <w:rsid w:val="004450DC"/>
    <w:rsid w:val="00446AD1"/>
    <w:rsid w:val="00480340"/>
    <w:rsid w:val="00494FB7"/>
    <w:rsid w:val="005742F8"/>
    <w:rsid w:val="00700C17"/>
    <w:rsid w:val="00735421"/>
    <w:rsid w:val="00820677"/>
    <w:rsid w:val="008C62A4"/>
    <w:rsid w:val="008E48E2"/>
    <w:rsid w:val="00950261"/>
    <w:rsid w:val="009B3E38"/>
    <w:rsid w:val="00A07E3B"/>
    <w:rsid w:val="00AE667C"/>
    <w:rsid w:val="00B02A36"/>
    <w:rsid w:val="00C34DCC"/>
    <w:rsid w:val="00C628D6"/>
    <w:rsid w:val="00C73653"/>
    <w:rsid w:val="00C7714D"/>
    <w:rsid w:val="00DA4D29"/>
    <w:rsid w:val="00E052AF"/>
    <w:rsid w:val="00F93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E38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3E38"/>
    <w:pPr>
      <w:keepNext/>
      <w:ind w:left="5040" w:firstLine="720"/>
      <w:outlineLvl w:val="0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3E38"/>
    <w:rPr>
      <w:rFonts w:ascii="Times New Roman" w:hAnsi="Times New Roman" w:cs="Times New Roman"/>
      <w:b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semiHidden/>
    <w:rsid w:val="009B3E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3E38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9B3E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3E38"/>
    <w:rPr>
      <w:rFonts w:ascii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0C23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2315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1</Pages>
  <Words>400</Words>
  <Characters>2286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2013-06-10T12:32:00Z</cp:lastPrinted>
  <dcterms:created xsi:type="dcterms:W3CDTF">2013-06-03T10:23:00Z</dcterms:created>
  <dcterms:modified xsi:type="dcterms:W3CDTF">2013-08-26T08:43:00Z</dcterms:modified>
</cp:coreProperties>
</file>